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F38" w:rsidRDefault="000F7F38" w:rsidP="000F7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MILNAR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0F7F38" w:rsidRDefault="000F7F38" w:rsidP="000F7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Langworth, Lincolnshire.</w:t>
      </w:r>
    </w:p>
    <w:p w:rsidR="000F7F38" w:rsidRDefault="000F7F38" w:rsidP="000F7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7F38" w:rsidRDefault="000F7F38" w:rsidP="000F7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7F38" w:rsidRDefault="000F7F38" w:rsidP="000F7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Hall of Rand, Lincolnshire(q.v.).</w:t>
      </w:r>
    </w:p>
    <w:p w:rsidR="000F7F38" w:rsidRDefault="000F7F38" w:rsidP="000F7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0F7F38" w:rsidRDefault="000F7F38" w:rsidP="000F7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7F38" w:rsidRDefault="000F7F38" w:rsidP="000F7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0F7F38" w:rsidP="000F7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December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F38" w:rsidRDefault="000F7F38" w:rsidP="00564E3C">
      <w:pPr>
        <w:spacing w:after="0" w:line="240" w:lineRule="auto"/>
      </w:pPr>
      <w:r>
        <w:separator/>
      </w:r>
    </w:p>
  </w:endnote>
  <w:endnote w:type="continuationSeparator" w:id="0">
    <w:p w:rsidR="000F7F38" w:rsidRDefault="000F7F3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7F38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F38" w:rsidRDefault="000F7F38" w:rsidP="00564E3C">
      <w:pPr>
        <w:spacing w:after="0" w:line="240" w:lineRule="auto"/>
      </w:pPr>
      <w:r>
        <w:separator/>
      </w:r>
    </w:p>
  </w:footnote>
  <w:footnote w:type="continuationSeparator" w:id="0">
    <w:p w:rsidR="000F7F38" w:rsidRDefault="000F7F3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F38"/>
    <w:rsid w:val="000F7F3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1CBD4D-4E17-4B86-BE2B-A0AD5BE1F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F7F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2016-01-19T20:07:00Z</dcterms:created>
  <dcterms:modified xsi:type="dcterms:W3CDTF">2016-01-19T20:07:00Z</dcterms:modified>
</cp:coreProperties>
</file>